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  <w:t>我要开便利店申办要件（企业）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我要开便利店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我要开便利店申请表单（企业）；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2、股东会决议/股东决定（此表格需下载，填写，并打印上传）；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3、董事、监事和经理的任职文件（股东会决议由股东签署，董事会决议由公司董事签字）（此表格需下载，填写，并打印上传）；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4、法定代表人任职文件（股东会决议由股东签署，董事会决议由公司董事签字）（此表格需下载，填写，并打印上传）；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5、住所使用证明；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6、营业执照；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7、法人身份证原件及复印件；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9、所有从业人员的健康证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10、经营者/法人代表人身份证正反面照片；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11、现场核查表（普通餐饮）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60C52F"/>
    <w:multiLevelType w:val="singleLevel"/>
    <w:tmpl w:val="FB60C52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85642BC"/>
    <w:rsid w:val="0A0803C7"/>
    <w:rsid w:val="0EB97C54"/>
    <w:rsid w:val="0F432859"/>
    <w:rsid w:val="10187D58"/>
    <w:rsid w:val="15A72D3C"/>
    <w:rsid w:val="16B21F24"/>
    <w:rsid w:val="191641F8"/>
    <w:rsid w:val="1D091A90"/>
    <w:rsid w:val="1DF82FE7"/>
    <w:rsid w:val="1E261319"/>
    <w:rsid w:val="217F144D"/>
    <w:rsid w:val="23F41AD5"/>
    <w:rsid w:val="259A0121"/>
    <w:rsid w:val="25FC529D"/>
    <w:rsid w:val="260533F4"/>
    <w:rsid w:val="26B335B9"/>
    <w:rsid w:val="28B30174"/>
    <w:rsid w:val="299F071B"/>
    <w:rsid w:val="2D3923C9"/>
    <w:rsid w:val="341620D1"/>
    <w:rsid w:val="3A8807C5"/>
    <w:rsid w:val="3B3D3DF8"/>
    <w:rsid w:val="3D197820"/>
    <w:rsid w:val="3DA4633D"/>
    <w:rsid w:val="3DCE512E"/>
    <w:rsid w:val="3E6758E2"/>
    <w:rsid w:val="429508CB"/>
    <w:rsid w:val="4706731C"/>
    <w:rsid w:val="4B03607C"/>
    <w:rsid w:val="4B50322C"/>
    <w:rsid w:val="4C5E2F42"/>
    <w:rsid w:val="4C677C0F"/>
    <w:rsid w:val="53F52E11"/>
    <w:rsid w:val="5443123C"/>
    <w:rsid w:val="55B80625"/>
    <w:rsid w:val="5DA06419"/>
    <w:rsid w:val="5F6E34FF"/>
    <w:rsid w:val="628D3774"/>
    <w:rsid w:val="62A221F6"/>
    <w:rsid w:val="681E7386"/>
    <w:rsid w:val="68667763"/>
    <w:rsid w:val="69B47978"/>
    <w:rsid w:val="6D535020"/>
    <w:rsid w:val="72F8496D"/>
    <w:rsid w:val="7500488A"/>
    <w:rsid w:val="75BA70A6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2021-07-30T02:15:57Z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C255A435F2AD43559864FF62325FBC87</vt:lpwstr>
  </property>
</Properties>
</file>